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E39" w:rsidRDefault="00DF4E39">
      <w:pPr>
        <w:spacing w:line="14" w:lineRule="exact"/>
        <w:rPr>
          <w:rFonts w:ascii="Times New Roman" w:hAnsi="Times New Roman" w:cs="Times New Roman"/>
        </w:rPr>
      </w:pPr>
      <w:bookmarkStart w:id="0" w:name="bookmark2"/>
    </w:p>
    <w:p w:rsidR="00DF4E39" w:rsidRPr="00853C35" w:rsidRDefault="00DF4E39" w:rsidP="00853C35">
      <w:pPr>
        <w:rPr>
          <w:rFonts w:ascii="Times New Roman" w:hAnsi="Times New Roman" w:cs="Times New Roman"/>
        </w:rPr>
      </w:pPr>
    </w:p>
    <w:p w:rsidR="00DF4E39" w:rsidRPr="00853C35" w:rsidRDefault="00DF4E39" w:rsidP="00853C35">
      <w:pPr>
        <w:rPr>
          <w:rFonts w:ascii="Times New Roman" w:hAnsi="Times New Roman" w:cs="Times New Roman"/>
        </w:rPr>
      </w:pPr>
    </w:p>
    <w:p w:rsidR="00DF4E39" w:rsidRPr="00853C35" w:rsidRDefault="00DF4E39" w:rsidP="00853C35">
      <w:pPr>
        <w:rPr>
          <w:rFonts w:ascii="Times New Roman" w:hAnsi="Times New Roman" w:cs="Times New Roman"/>
        </w:rPr>
      </w:pPr>
    </w:p>
    <w:p w:rsidR="00DF4E39" w:rsidRPr="009806F6" w:rsidRDefault="00DF4E39" w:rsidP="009806F6">
      <w:pPr>
        <w:ind w:right="5385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238.2pt;margin-top:-18.55pt;width:234pt;height:191.25pt;z-index:251658240;visibility:visible" stroked="f">
            <v:textbox>
              <w:txbxContent>
                <w:p w:rsidR="00DF4E39" w:rsidRDefault="00DF4E39" w:rsidP="009806F6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 w:rsidR="00DF4E39" w:rsidRPr="009806F6" w:rsidRDefault="00DF4E39" w:rsidP="009806F6">
                  <w:pPr>
                    <w:autoSpaceDE w:val="0"/>
                    <w:autoSpaceDN w:val="0"/>
                    <w:adjustRightInd w:val="0"/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980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Руководителям образовательных учреждений</w:t>
                  </w:r>
                </w:p>
                <w:p w:rsidR="00DF4E39" w:rsidRDefault="00DF4E39" w:rsidP="009806F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F4E39" w:rsidRDefault="00DF4E39" w:rsidP="009806F6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</w:t>
                  </w:r>
                </w:p>
                <w:p w:rsidR="00DF4E39" w:rsidRDefault="00DF4E39" w:rsidP="009806F6">
                  <w:pPr>
                    <w:jc w:val="right"/>
                    <w:rPr>
                      <w:b/>
                    </w:rPr>
                  </w:pPr>
                </w:p>
                <w:p w:rsidR="00DF4E39" w:rsidRDefault="00DF4E39" w:rsidP="009806F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</w:p>
                <w:p w:rsidR="00DF4E39" w:rsidRDefault="00DF4E39" w:rsidP="009806F6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DF4E39" w:rsidRDefault="00DF4E39" w:rsidP="009806F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9806F6">
        <w:rPr>
          <w:rFonts w:ascii="Times New Roman" w:hAnsi="Times New Roman" w:cs="Times New Roman"/>
          <w:b/>
          <w:sz w:val="20"/>
          <w:szCs w:val="20"/>
        </w:rPr>
        <w:t>Российская Федерация</w:t>
      </w:r>
    </w:p>
    <w:p w:rsidR="00DF4E39" w:rsidRPr="009806F6" w:rsidRDefault="00DF4E39" w:rsidP="009806F6">
      <w:pPr>
        <w:ind w:right="538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06F6">
        <w:rPr>
          <w:rFonts w:ascii="Times New Roman" w:hAnsi="Times New Roman" w:cs="Times New Roman"/>
          <w:b/>
          <w:sz w:val="20"/>
          <w:szCs w:val="20"/>
        </w:rPr>
        <w:t xml:space="preserve">Белгородская область </w:t>
      </w:r>
    </w:p>
    <w:p w:rsidR="00DF4E39" w:rsidRPr="009806F6" w:rsidRDefault="00DF4E39" w:rsidP="009806F6">
      <w:pPr>
        <w:ind w:right="538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06F6">
        <w:rPr>
          <w:rFonts w:ascii="Times New Roman" w:hAnsi="Times New Roman" w:cs="Times New Roman"/>
          <w:b/>
          <w:sz w:val="20"/>
          <w:szCs w:val="20"/>
        </w:rPr>
        <w:t xml:space="preserve">муниципальное казенное учреждение  </w:t>
      </w:r>
    </w:p>
    <w:p w:rsidR="00DF4E39" w:rsidRPr="009806F6" w:rsidRDefault="00DF4E39" w:rsidP="009806F6">
      <w:pPr>
        <w:ind w:right="538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06F6">
        <w:rPr>
          <w:rFonts w:ascii="Times New Roman" w:hAnsi="Times New Roman" w:cs="Times New Roman"/>
          <w:b/>
          <w:sz w:val="20"/>
          <w:szCs w:val="20"/>
        </w:rPr>
        <w:t xml:space="preserve">«Управление образования администрации муниципального района       </w:t>
      </w:r>
    </w:p>
    <w:p w:rsidR="00DF4E39" w:rsidRPr="009806F6" w:rsidRDefault="00DF4E39" w:rsidP="009806F6">
      <w:pPr>
        <w:ind w:right="538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06F6">
        <w:rPr>
          <w:rFonts w:ascii="Times New Roman" w:hAnsi="Times New Roman" w:cs="Times New Roman"/>
          <w:b/>
          <w:sz w:val="20"/>
          <w:szCs w:val="20"/>
        </w:rPr>
        <w:t xml:space="preserve">«Ивнянский район» </w:t>
      </w:r>
    </w:p>
    <w:p w:rsidR="00DF4E39" w:rsidRPr="009806F6" w:rsidRDefault="00DF4E39" w:rsidP="009806F6">
      <w:pPr>
        <w:ind w:right="538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06F6">
        <w:rPr>
          <w:rFonts w:ascii="Times New Roman" w:hAnsi="Times New Roman" w:cs="Times New Roman"/>
          <w:b/>
          <w:sz w:val="20"/>
          <w:szCs w:val="20"/>
        </w:rPr>
        <w:t>Белгородской области</w:t>
      </w:r>
    </w:p>
    <w:p w:rsidR="00DF4E39" w:rsidRPr="009806F6" w:rsidRDefault="00DF4E39" w:rsidP="009806F6">
      <w:pPr>
        <w:ind w:right="5385"/>
        <w:jc w:val="center"/>
        <w:rPr>
          <w:rFonts w:ascii="Times New Roman" w:hAnsi="Times New Roman" w:cs="Times New Roman"/>
          <w:sz w:val="20"/>
          <w:szCs w:val="20"/>
        </w:rPr>
      </w:pPr>
      <w:r w:rsidRPr="009806F6">
        <w:rPr>
          <w:rFonts w:ascii="Times New Roman" w:hAnsi="Times New Roman" w:cs="Times New Roman"/>
          <w:sz w:val="20"/>
          <w:szCs w:val="20"/>
        </w:rPr>
        <w:t>п. Ивня, ул. Ленина, 4</w:t>
      </w:r>
      <w:r w:rsidRPr="009806F6">
        <w:rPr>
          <w:rFonts w:ascii="Times New Roman" w:hAnsi="Times New Roman" w:cs="Times New Roman"/>
          <w:sz w:val="20"/>
          <w:szCs w:val="20"/>
          <w:u w:val="single"/>
          <w:vertAlign w:val="superscript"/>
        </w:rPr>
        <w:t>а</w:t>
      </w:r>
      <w:r w:rsidRPr="009806F6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DF4E39" w:rsidRPr="009806F6" w:rsidRDefault="00DF4E39" w:rsidP="009806F6">
      <w:pPr>
        <w:ind w:right="5385"/>
        <w:jc w:val="center"/>
        <w:rPr>
          <w:rFonts w:ascii="Times New Roman" w:hAnsi="Times New Roman" w:cs="Times New Roman"/>
          <w:sz w:val="20"/>
          <w:szCs w:val="20"/>
        </w:rPr>
      </w:pPr>
      <w:r w:rsidRPr="009806F6">
        <w:rPr>
          <w:rFonts w:ascii="Times New Roman" w:hAnsi="Times New Roman" w:cs="Times New Roman"/>
          <w:sz w:val="20"/>
          <w:szCs w:val="20"/>
        </w:rPr>
        <w:t>Белгородская область,</w:t>
      </w:r>
      <w:r w:rsidRPr="009806F6">
        <w:rPr>
          <w:rFonts w:ascii="Times New Roman" w:hAnsi="Times New Roman" w:cs="Times New Roman"/>
        </w:rPr>
        <w:t xml:space="preserve"> </w:t>
      </w:r>
      <w:r w:rsidRPr="009806F6">
        <w:rPr>
          <w:rFonts w:ascii="Times New Roman" w:hAnsi="Times New Roman" w:cs="Times New Roman"/>
          <w:sz w:val="20"/>
          <w:szCs w:val="20"/>
        </w:rPr>
        <w:t>309110,</w:t>
      </w:r>
    </w:p>
    <w:p w:rsidR="00DF4E39" w:rsidRPr="009806F6" w:rsidRDefault="00DF4E39" w:rsidP="009806F6">
      <w:pPr>
        <w:ind w:right="5385"/>
        <w:jc w:val="center"/>
        <w:rPr>
          <w:rFonts w:ascii="Times New Roman" w:hAnsi="Times New Roman" w:cs="Times New Roman"/>
          <w:sz w:val="20"/>
          <w:szCs w:val="20"/>
        </w:rPr>
      </w:pPr>
      <w:r w:rsidRPr="009806F6">
        <w:rPr>
          <w:rFonts w:ascii="Times New Roman" w:hAnsi="Times New Roman" w:cs="Times New Roman"/>
          <w:sz w:val="20"/>
          <w:szCs w:val="20"/>
        </w:rPr>
        <w:t>тел./факс (47243) 5-31-66</w:t>
      </w:r>
    </w:p>
    <w:p w:rsidR="00DF4E39" w:rsidRPr="009806F6" w:rsidRDefault="00DF4E39" w:rsidP="009806F6">
      <w:pPr>
        <w:ind w:right="5385"/>
        <w:jc w:val="center"/>
        <w:rPr>
          <w:rFonts w:ascii="Times New Roman" w:hAnsi="Times New Roman" w:cs="Times New Roman"/>
          <w:sz w:val="20"/>
          <w:szCs w:val="20"/>
          <w:lang w:val="fr-FR"/>
        </w:rPr>
      </w:pPr>
      <w:r w:rsidRPr="009806F6">
        <w:rPr>
          <w:rFonts w:ascii="Times New Roman" w:hAnsi="Times New Roman" w:cs="Times New Roman"/>
          <w:sz w:val="20"/>
          <w:szCs w:val="20"/>
          <w:lang w:val="fr-FR"/>
        </w:rPr>
        <w:t>e-mail: ivnroo@mail.ru</w:t>
      </w:r>
    </w:p>
    <w:p w:rsidR="00DF4E39" w:rsidRPr="009806F6" w:rsidRDefault="00DF4E39" w:rsidP="009806F6">
      <w:pPr>
        <w:ind w:right="5385"/>
        <w:jc w:val="center"/>
        <w:rPr>
          <w:rFonts w:ascii="Times New Roman" w:hAnsi="Times New Roman" w:cs="Times New Roman"/>
          <w:sz w:val="18"/>
          <w:szCs w:val="18"/>
          <w:lang w:val="fr-FR"/>
        </w:rPr>
      </w:pPr>
    </w:p>
    <w:p w:rsidR="00DF4E39" w:rsidRPr="00657DEC" w:rsidRDefault="00DF4E39" w:rsidP="009806F6">
      <w:pPr>
        <w:ind w:right="5385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18.</w:t>
      </w:r>
      <w:r w:rsidRPr="00657DEC">
        <w:rPr>
          <w:rFonts w:ascii="Times New Roman" w:hAnsi="Times New Roman" w:cs="Times New Roman"/>
          <w:b/>
          <w:sz w:val="20"/>
          <w:szCs w:val="20"/>
          <w:u w:val="single"/>
        </w:rPr>
        <w:t>09.2020</w:t>
      </w:r>
      <w:r w:rsidRPr="009806F6">
        <w:rPr>
          <w:rFonts w:ascii="Times New Roman" w:hAnsi="Times New Roman" w:cs="Times New Roman"/>
          <w:b/>
          <w:sz w:val="20"/>
          <w:szCs w:val="20"/>
          <w:u w:val="single"/>
        </w:rPr>
        <w:t>г</w:t>
      </w:r>
      <w:r w:rsidRPr="00657DEC">
        <w:rPr>
          <w:rFonts w:ascii="Times New Roman" w:hAnsi="Times New Roman" w:cs="Times New Roman"/>
          <w:b/>
          <w:sz w:val="20"/>
          <w:szCs w:val="20"/>
          <w:u w:val="single"/>
        </w:rPr>
        <w:t>.№ 114-09-01-18/1463</w:t>
      </w:r>
    </w:p>
    <w:p w:rsidR="00DF4E39" w:rsidRPr="00657DEC" w:rsidRDefault="00DF4E39" w:rsidP="009806F6">
      <w:pPr>
        <w:pStyle w:val="10"/>
        <w:keepNext/>
        <w:keepLines/>
        <w:shd w:val="clear" w:color="auto" w:fill="auto"/>
        <w:spacing w:after="900"/>
        <w:jc w:val="left"/>
      </w:pPr>
    </w:p>
    <w:p w:rsidR="00DF4E39" w:rsidRDefault="00DF4E39" w:rsidP="009806F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6F6">
        <w:rPr>
          <w:rFonts w:ascii="Times New Roman" w:hAnsi="Times New Roman" w:cs="Times New Roman"/>
          <w:b/>
          <w:sz w:val="28"/>
          <w:szCs w:val="28"/>
        </w:rPr>
        <w:t>О конкурсах Экодиктанта</w:t>
      </w:r>
      <w:bookmarkEnd w:id="0"/>
    </w:p>
    <w:p w:rsidR="00DF4E39" w:rsidRPr="009806F6" w:rsidRDefault="00DF4E39" w:rsidP="0053547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E39" w:rsidRPr="009806F6" w:rsidRDefault="00DF4E39" w:rsidP="0053547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F6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9806F6">
        <w:rPr>
          <w:rFonts w:ascii="Times New Roman" w:hAnsi="Times New Roman" w:cs="Times New Roman"/>
          <w:b/>
          <w:sz w:val="28"/>
          <w:szCs w:val="28"/>
        </w:rPr>
        <w:t>ажаемые руководители!</w:t>
      </w:r>
    </w:p>
    <w:p w:rsidR="00DF4E39" w:rsidRPr="009806F6" w:rsidRDefault="00DF4E39" w:rsidP="005354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6F6">
        <w:rPr>
          <w:rFonts w:ascii="Times New Roman" w:hAnsi="Times New Roman" w:cs="Times New Roman"/>
          <w:sz w:val="28"/>
          <w:szCs w:val="28"/>
        </w:rPr>
        <w:t>Департамент образования Белгородской области информирует о проведении в рамках Всероссийского экологического диктанта конкурсов на лучший вопрос для Экодиктанта, на лучший экологический видеоурок для размещения на портале Экодиктанта и на лучший девиз Экодиктанта (далее - конкурсы).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F6">
        <w:rPr>
          <w:rFonts w:ascii="Times New Roman" w:hAnsi="Times New Roman" w:cs="Times New Roman"/>
          <w:sz w:val="28"/>
          <w:szCs w:val="28"/>
        </w:rPr>
        <w:t>Подробная</w:t>
      </w:r>
      <w:r w:rsidRPr="009806F6">
        <w:rPr>
          <w:rFonts w:ascii="Times New Roman" w:hAnsi="Times New Roman" w:cs="Times New Roman"/>
          <w:sz w:val="28"/>
          <w:szCs w:val="28"/>
        </w:rPr>
        <w:tab/>
        <w:t>информация</w:t>
      </w:r>
      <w:r w:rsidRPr="009806F6">
        <w:rPr>
          <w:rFonts w:ascii="Times New Roman" w:hAnsi="Times New Roman" w:cs="Times New Roman"/>
          <w:sz w:val="28"/>
          <w:szCs w:val="28"/>
        </w:rPr>
        <w:tab/>
        <w:t>о</w:t>
      </w:r>
      <w:r w:rsidRPr="009806F6">
        <w:rPr>
          <w:rFonts w:ascii="Times New Roman" w:hAnsi="Times New Roman" w:cs="Times New Roman"/>
          <w:sz w:val="28"/>
          <w:szCs w:val="28"/>
        </w:rPr>
        <w:tab/>
        <w:t>конкурсах</w:t>
      </w:r>
      <w:r w:rsidRPr="009806F6">
        <w:rPr>
          <w:rFonts w:ascii="Times New Roman" w:hAnsi="Times New Roman" w:cs="Times New Roman"/>
          <w:sz w:val="28"/>
          <w:szCs w:val="28"/>
        </w:rPr>
        <w:tab/>
        <w:t>на</w:t>
      </w:r>
      <w:r w:rsidRPr="009806F6">
        <w:rPr>
          <w:rFonts w:ascii="Times New Roman" w:hAnsi="Times New Roman" w:cs="Times New Roman"/>
          <w:sz w:val="28"/>
          <w:szCs w:val="28"/>
        </w:rPr>
        <w:tab/>
        <w:t>портале</w:t>
      </w:r>
    </w:p>
    <w:p w:rsidR="00DF4E39" w:rsidRPr="00657DEC" w:rsidRDefault="00DF4E39" w:rsidP="00657D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9806F6">
          <w:rPr>
            <w:rStyle w:val="Hyperlink"/>
            <w:rFonts w:ascii="Times New Roman" w:hAnsi="Times New Roman"/>
            <w:sz w:val="28"/>
            <w:szCs w:val="28"/>
          </w:rPr>
          <w:t>https://ecobiocentre.ru/novelty/detail/455 и социальной сети https://vk.com/ecobiocentre</w:t>
        </w:r>
      </w:hyperlink>
      <w:r w:rsidRPr="009806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F6">
        <w:rPr>
          <w:rFonts w:ascii="Times New Roman" w:hAnsi="Times New Roman" w:cs="Times New Roman"/>
          <w:sz w:val="28"/>
          <w:szCs w:val="28"/>
        </w:rPr>
        <w:t>Вопросы, предлагаемые для включения в Экодиктант, направить в срок до 30 сентября 2020 года по адресу info@ecobiocentre.ru. В теме письма указать «Экодиктант - 2020, лучший вопрос».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F6">
        <w:rPr>
          <w:rFonts w:ascii="Times New Roman" w:hAnsi="Times New Roman" w:cs="Times New Roman"/>
          <w:sz w:val="28"/>
          <w:szCs w:val="28"/>
        </w:rPr>
        <w:t xml:space="preserve">Информацию об участии в конкурсах предоставить на электронный адрес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806F6">
        <w:rPr>
          <w:rFonts w:ascii="Times New Roman" w:hAnsi="Times New Roman" w:cs="Times New Roman"/>
          <w:sz w:val="28"/>
          <w:szCs w:val="28"/>
        </w:rPr>
        <w:t xml:space="preserve"> бюджетного учреждения дополнительного образов</w:t>
      </w:r>
      <w:r>
        <w:rPr>
          <w:rFonts w:ascii="Times New Roman" w:hAnsi="Times New Roman" w:cs="Times New Roman"/>
          <w:sz w:val="28"/>
          <w:szCs w:val="28"/>
        </w:rPr>
        <w:t>ания «Районная станция юных натуралистов</w:t>
      </w:r>
      <w:r w:rsidRPr="009806F6">
        <w:rPr>
          <w:rFonts w:ascii="Times New Roman" w:hAnsi="Times New Roman" w:cs="Times New Roman"/>
          <w:sz w:val="28"/>
          <w:szCs w:val="28"/>
        </w:rPr>
        <w:t xml:space="preserve">» (E-mail: </w:t>
      </w:r>
      <w:hyperlink r:id="rId8" w:history="1">
        <w:r w:rsidRPr="00BB0F91">
          <w:rPr>
            <w:rStyle w:val="Hyperlink"/>
            <w:rFonts w:ascii="Times New Roman" w:hAnsi="Times New Roman"/>
            <w:sz w:val="28"/>
            <w:szCs w:val="28"/>
            <w:lang w:val="en-US"/>
          </w:rPr>
          <w:t>sunivn</w:t>
        </w:r>
        <w:r w:rsidRPr="00E115DB">
          <w:rPr>
            <w:rStyle w:val="Hyperlink"/>
            <w:rFonts w:ascii="Times New Roman" w:hAnsi="Times New Roman"/>
            <w:sz w:val="28"/>
            <w:szCs w:val="28"/>
          </w:rPr>
          <w:t>1</w:t>
        </w:r>
        <w:r w:rsidRPr="00BB0F91">
          <w:rPr>
            <w:rStyle w:val="Hyperlink"/>
            <w:rFonts w:ascii="Times New Roman" w:hAnsi="Times New Roman"/>
            <w:sz w:val="28"/>
            <w:szCs w:val="28"/>
          </w:rPr>
          <w:t>@mail.ru</w:t>
        </w:r>
      </w:hyperlink>
      <w:r w:rsidRPr="009806F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 срок до 2</w:t>
      </w:r>
      <w:r w:rsidRPr="00E115DB">
        <w:rPr>
          <w:rFonts w:ascii="Times New Roman" w:hAnsi="Times New Roman" w:cs="Times New Roman"/>
          <w:sz w:val="28"/>
          <w:szCs w:val="28"/>
        </w:rPr>
        <w:t>6</w:t>
      </w:r>
      <w:r w:rsidRPr="009806F6">
        <w:rPr>
          <w:rFonts w:ascii="Times New Roman" w:hAnsi="Times New Roman" w:cs="Times New Roman"/>
          <w:sz w:val="28"/>
          <w:szCs w:val="28"/>
        </w:rPr>
        <w:t xml:space="preserve"> сентября</w:t>
      </w:r>
      <w:r>
        <w:rPr>
          <w:rFonts w:ascii="Times New Roman" w:hAnsi="Times New Roman" w:cs="Times New Roman"/>
          <w:sz w:val="28"/>
          <w:szCs w:val="28"/>
        </w:rPr>
        <w:t xml:space="preserve"> 2020 года по прилагаемой форме:</w:t>
      </w:r>
      <w:bookmarkStart w:id="1" w:name="bookmark3"/>
    </w:p>
    <w:p w:rsidR="00DF4E39" w:rsidRDefault="00DF4E39" w:rsidP="00535477">
      <w:pPr>
        <w:pStyle w:val="10"/>
        <w:keepNext/>
        <w:keepLines/>
        <w:shd w:val="clear" w:color="auto" w:fill="auto"/>
        <w:spacing w:after="0"/>
        <w:ind w:firstLine="709"/>
      </w:pPr>
      <w:r>
        <w:t>Информация об участии в конкурсах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6"/>
        <w:gridCol w:w="2020"/>
        <w:gridCol w:w="1116"/>
        <w:gridCol w:w="1105"/>
        <w:gridCol w:w="1598"/>
        <w:gridCol w:w="1069"/>
        <w:gridCol w:w="958"/>
        <w:gridCol w:w="1627"/>
      </w:tblGrid>
      <w:tr w:rsidR="00DF4E39" w:rsidTr="005614E2">
        <w:trPr>
          <w:trHeight w:hRule="exact" w:val="92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pStyle w:val="a0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DF4E39" w:rsidRDefault="00DF4E39" w:rsidP="00535477">
            <w:pPr>
              <w:pStyle w:val="a0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п/п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4E39" w:rsidRPr="00E115DB" w:rsidRDefault="00DF4E39" w:rsidP="00535477">
            <w:pPr>
              <w:pStyle w:val="a0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ОУ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4E39" w:rsidRDefault="00DF4E39" w:rsidP="00535477">
            <w:pPr>
              <w:pStyle w:val="a0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ФИО</w:t>
            </w:r>
          </w:p>
          <w:p w:rsidR="00DF4E39" w:rsidRDefault="00DF4E39" w:rsidP="00535477">
            <w:pPr>
              <w:pStyle w:val="a0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автора</w:t>
            </w:r>
          </w:p>
          <w:p w:rsidR="00DF4E39" w:rsidRDefault="00DF4E39" w:rsidP="00535477">
            <w:pPr>
              <w:pStyle w:val="a0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вопроса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pStyle w:val="a0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Возраст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pStyle w:val="a0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Социальный</w:t>
            </w:r>
          </w:p>
          <w:p w:rsidR="00DF4E39" w:rsidRDefault="00DF4E39" w:rsidP="00535477">
            <w:pPr>
              <w:pStyle w:val="a0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статус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pStyle w:val="a0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Вопрос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pStyle w:val="a0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pStyle w:val="a0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</w:t>
            </w:r>
          </w:p>
          <w:p w:rsidR="00DF4E39" w:rsidRDefault="00DF4E39" w:rsidP="00535477">
            <w:pPr>
              <w:pStyle w:val="a0"/>
              <w:shd w:val="clear" w:color="auto" w:fil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информации</w:t>
            </w:r>
          </w:p>
        </w:tc>
      </w:tr>
      <w:tr w:rsidR="00DF4E39" w:rsidTr="005614E2">
        <w:trPr>
          <w:trHeight w:hRule="exact" w:val="37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ind w:firstLine="709"/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ind w:firstLine="709"/>
              <w:rPr>
                <w:sz w:val="10"/>
                <w:szCs w:val="1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ind w:firstLine="709"/>
              <w:rPr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ind w:firstLine="709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ind w:firstLine="709"/>
              <w:rPr>
                <w:sz w:val="10"/>
                <w:szCs w:val="1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ind w:firstLine="709"/>
              <w:rPr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ind w:firstLine="709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4E39" w:rsidRDefault="00DF4E39" w:rsidP="00535477">
            <w:pPr>
              <w:ind w:firstLine="709"/>
              <w:rPr>
                <w:sz w:val="10"/>
                <w:szCs w:val="10"/>
              </w:rPr>
            </w:pPr>
          </w:p>
        </w:tc>
      </w:tr>
    </w:tbl>
    <w:p w:rsidR="00DF4E39" w:rsidRDefault="00DF4E39" w:rsidP="00535477">
      <w:pPr>
        <w:tabs>
          <w:tab w:val="lef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</w:p>
    <w:tbl>
      <w:tblPr>
        <w:tblW w:w="10136" w:type="dxa"/>
        <w:tblInd w:w="-435" w:type="dxa"/>
        <w:tblLayout w:type="fixed"/>
        <w:tblLook w:val="00A0"/>
      </w:tblPr>
      <w:tblGrid>
        <w:gridCol w:w="4479"/>
        <w:gridCol w:w="1680"/>
        <w:gridCol w:w="3977"/>
      </w:tblGrid>
      <w:tr w:rsidR="00DF4E39" w:rsidRPr="00E115DB" w:rsidTr="00657DEC">
        <w:trPr>
          <w:trHeight w:val="1573"/>
        </w:trPr>
        <w:tc>
          <w:tcPr>
            <w:tcW w:w="4479" w:type="dxa"/>
          </w:tcPr>
          <w:p w:rsidR="00DF4E39" w:rsidRPr="00E115DB" w:rsidRDefault="00DF4E39" w:rsidP="00535477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5DB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 МКУ «Управление образования»</w:t>
            </w:r>
          </w:p>
        </w:tc>
        <w:tc>
          <w:tcPr>
            <w:tcW w:w="1680" w:type="dxa"/>
          </w:tcPr>
          <w:p w:rsidR="00DF4E39" w:rsidRPr="00E115DB" w:rsidRDefault="00DF4E39" w:rsidP="00535477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5D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5E7652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75.75pt;height:81.75pt;visibility:visible">
                  <v:imagedata r:id="rId9" o:title=""/>
                </v:shape>
              </w:pict>
            </w:r>
          </w:p>
        </w:tc>
        <w:tc>
          <w:tcPr>
            <w:tcW w:w="3977" w:type="dxa"/>
          </w:tcPr>
          <w:p w:rsidR="00DF4E39" w:rsidRPr="00E115DB" w:rsidRDefault="00DF4E39" w:rsidP="00535477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5DB">
              <w:rPr>
                <w:rFonts w:ascii="Times New Roman" w:hAnsi="Times New Roman" w:cs="Times New Roman"/>
                <w:b/>
                <w:sz w:val="28"/>
                <w:szCs w:val="28"/>
              </w:rPr>
              <w:t>Т.Д. Билецкая</w:t>
            </w:r>
          </w:p>
        </w:tc>
      </w:tr>
    </w:tbl>
    <w:p w:rsidR="00DF4E39" w:rsidRDefault="00DF4E39" w:rsidP="00657DEC">
      <w:pPr>
        <w:pStyle w:val="10"/>
        <w:keepNext/>
        <w:keepLines/>
        <w:shd w:val="clear" w:color="auto" w:fill="auto"/>
        <w:tabs>
          <w:tab w:val="left" w:pos="1305"/>
        </w:tabs>
        <w:spacing w:after="0"/>
        <w:jc w:val="left"/>
      </w:pPr>
    </w:p>
    <w:p w:rsidR="00DF4E39" w:rsidRPr="007E76EE" w:rsidRDefault="00DF4E39" w:rsidP="007E76EE"/>
    <w:sectPr w:rsidR="00DF4E39" w:rsidRPr="007E76EE" w:rsidSect="007E76EE">
      <w:headerReference w:type="default" r:id="rId10"/>
      <w:footerReference w:type="even" r:id="rId11"/>
      <w:footerReference w:type="default" r:id="rId12"/>
      <w:pgSz w:w="11900" w:h="16840"/>
      <w:pgMar w:top="567" w:right="851" w:bottom="567" w:left="1701" w:header="85" w:footer="6" w:gutter="284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E39" w:rsidRDefault="00DF4E39" w:rsidP="003A4E1E">
      <w:r>
        <w:separator/>
      </w:r>
    </w:p>
  </w:endnote>
  <w:endnote w:type="continuationSeparator" w:id="0">
    <w:p w:rsidR="00DF4E39" w:rsidRDefault="00DF4E39" w:rsidP="003A4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E39" w:rsidRDefault="00DF4E39" w:rsidP="00313DAD">
    <w:pPr>
      <w:pStyle w:val="Footer"/>
      <w:framePr w:wrap="around" w:vAnchor="text" w:hAnchor="margin" w:xAlign="right" w:y="1"/>
      <w:rPr>
        <w:rStyle w:val="PageNumber"/>
        <w:rFonts w:cs="Courier New"/>
      </w:rPr>
    </w:pPr>
    <w:r>
      <w:rPr>
        <w:rStyle w:val="PageNumber"/>
        <w:rFonts w:cs="Courier New"/>
      </w:rPr>
      <w:fldChar w:fldCharType="begin"/>
    </w:r>
    <w:r>
      <w:rPr>
        <w:rStyle w:val="PageNumber"/>
        <w:rFonts w:cs="Courier New"/>
      </w:rPr>
      <w:instrText xml:space="preserve">PAGE  </w:instrText>
    </w:r>
    <w:r>
      <w:rPr>
        <w:rStyle w:val="PageNumber"/>
        <w:rFonts w:cs="Courier New"/>
      </w:rPr>
      <w:fldChar w:fldCharType="end"/>
    </w:r>
  </w:p>
  <w:p w:rsidR="00DF4E39" w:rsidRDefault="00DF4E39" w:rsidP="00853C3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E39" w:rsidRDefault="00DF4E39" w:rsidP="00313DAD">
    <w:pPr>
      <w:pStyle w:val="Footer"/>
      <w:framePr w:wrap="around" w:vAnchor="text" w:hAnchor="margin" w:xAlign="right" w:y="1"/>
      <w:rPr>
        <w:rStyle w:val="PageNumber"/>
        <w:rFonts w:cs="Courier New"/>
      </w:rPr>
    </w:pPr>
    <w:r>
      <w:rPr>
        <w:rStyle w:val="PageNumber"/>
        <w:rFonts w:cs="Courier New"/>
      </w:rPr>
      <w:fldChar w:fldCharType="begin"/>
    </w:r>
    <w:r>
      <w:rPr>
        <w:rStyle w:val="PageNumber"/>
        <w:rFonts w:cs="Courier New"/>
      </w:rPr>
      <w:instrText xml:space="preserve">PAGE  </w:instrText>
    </w:r>
    <w:r>
      <w:rPr>
        <w:rStyle w:val="PageNumber"/>
        <w:rFonts w:cs="Courier New"/>
      </w:rPr>
      <w:fldChar w:fldCharType="separate"/>
    </w:r>
    <w:r>
      <w:rPr>
        <w:rStyle w:val="PageNumber"/>
        <w:rFonts w:cs="Courier New"/>
        <w:noProof/>
      </w:rPr>
      <w:t>2</w:t>
    </w:r>
    <w:r>
      <w:rPr>
        <w:rStyle w:val="PageNumber"/>
        <w:rFonts w:cs="Courier New"/>
      </w:rPr>
      <w:fldChar w:fldCharType="end"/>
    </w:r>
  </w:p>
  <w:p w:rsidR="00DF4E39" w:rsidRDefault="00DF4E39" w:rsidP="00853C3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E39" w:rsidRDefault="00DF4E39"/>
  </w:footnote>
  <w:footnote w:type="continuationSeparator" w:id="0">
    <w:p w:rsidR="00DF4E39" w:rsidRDefault="00DF4E3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E39" w:rsidRDefault="00DF4E39">
    <w:pPr>
      <w:spacing w:line="14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3pt;margin-top:36.9pt;width:5.05pt;height:8.1pt;z-index:-251656192;mso-wrap-style:none;mso-wrap-distance-left:0;mso-wrap-distance-right:0;mso-position-horizontal-relative:page;mso-position-vertical-relative:page" filled="f" stroked="f">
          <v:textbox style="mso-fit-shape-to-text:t" inset="0,0,0,0">
            <w:txbxContent>
              <w:p w:rsidR="00DF4E39" w:rsidRDefault="00DF4E39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Pr="00657DEC">
                    <w:rPr>
                      <w:noProof/>
                      <w:sz w:val="24"/>
                      <w:szCs w:val="24"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29455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CD47A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14C9E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A2255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1F2C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F67D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9A209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98BA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72C4E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136DE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4E3A70"/>
    <w:multiLevelType w:val="multilevel"/>
    <w:tmpl w:val="FFFFFFFF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4E1E"/>
    <w:rsid w:val="001C518C"/>
    <w:rsid w:val="002234EF"/>
    <w:rsid w:val="002E7DEF"/>
    <w:rsid w:val="00313DAD"/>
    <w:rsid w:val="003A18BA"/>
    <w:rsid w:val="003A4E1E"/>
    <w:rsid w:val="00425B56"/>
    <w:rsid w:val="00535477"/>
    <w:rsid w:val="005614E2"/>
    <w:rsid w:val="005E7652"/>
    <w:rsid w:val="00657DEC"/>
    <w:rsid w:val="00752373"/>
    <w:rsid w:val="007E76EE"/>
    <w:rsid w:val="00853C35"/>
    <w:rsid w:val="008A6C1F"/>
    <w:rsid w:val="00976B21"/>
    <w:rsid w:val="009806F6"/>
    <w:rsid w:val="009A1565"/>
    <w:rsid w:val="00A748A5"/>
    <w:rsid w:val="00AA028A"/>
    <w:rsid w:val="00BB0F91"/>
    <w:rsid w:val="00DF4E39"/>
    <w:rsid w:val="00E11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E1E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№1_"/>
    <w:basedOn w:val="DefaultParagraphFont"/>
    <w:link w:val="10"/>
    <w:uiPriority w:val="99"/>
    <w:locked/>
    <w:rsid w:val="003A4E1E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3A4E1E"/>
    <w:rPr>
      <w:rFonts w:ascii="Times New Roman" w:hAnsi="Times New Roman" w:cs="Times New Roman"/>
      <w:sz w:val="20"/>
      <w:szCs w:val="20"/>
      <w:u w:val="none"/>
    </w:rPr>
  </w:style>
  <w:style w:type="character" w:customStyle="1" w:styleId="BodyTextChar1">
    <w:name w:val="Body Text Char1"/>
    <w:uiPriority w:val="99"/>
    <w:locked/>
    <w:rsid w:val="003A4E1E"/>
    <w:rPr>
      <w:rFonts w:ascii="Times New Roman" w:hAnsi="Times New Roman"/>
      <w:sz w:val="26"/>
      <w:u w:val="none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3A4E1E"/>
    <w:rPr>
      <w:rFonts w:ascii="Times New Roman" w:hAnsi="Times New Roman" w:cs="Times New Roman"/>
      <w:sz w:val="18"/>
      <w:szCs w:val="18"/>
      <w:u w:val="none"/>
    </w:rPr>
  </w:style>
  <w:style w:type="character" w:customStyle="1" w:styleId="21">
    <w:name w:val="Колонтитул (2)_"/>
    <w:basedOn w:val="DefaultParagraphFont"/>
    <w:link w:val="22"/>
    <w:uiPriority w:val="99"/>
    <w:locked/>
    <w:rsid w:val="003A4E1E"/>
    <w:rPr>
      <w:rFonts w:ascii="Times New Roman" w:hAnsi="Times New Roman" w:cs="Times New Roman"/>
      <w:sz w:val="20"/>
      <w:szCs w:val="20"/>
      <w:u w:val="none"/>
    </w:rPr>
  </w:style>
  <w:style w:type="character" w:customStyle="1" w:styleId="a">
    <w:name w:val="Другое_"/>
    <w:basedOn w:val="DefaultParagraphFont"/>
    <w:link w:val="a0"/>
    <w:uiPriority w:val="99"/>
    <w:locked/>
    <w:rsid w:val="003A4E1E"/>
    <w:rPr>
      <w:rFonts w:ascii="Times New Roman" w:hAnsi="Times New Roman" w:cs="Times New Roman"/>
      <w:sz w:val="20"/>
      <w:szCs w:val="20"/>
      <w:u w:val="none"/>
    </w:rPr>
  </w:style>
  <w:style w:type="paragraph" w:customStyle="1" w:styleId="10">
    <w:name w:val="Заголовок №1"/>
    <w:basedOn w:val="Normal"/>
    <w:link w:val="1"/>
    <w:uiPriority w:val="99"/>
    <w:rsid w:val="003A4E1E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Normal"/>
    <w:link w:val="2"/>
    <w:uiPriority w:val="99"/>
    <w:rsid w:val="003A4E1E"/>
    <w:pPr>
      <w:shd w:val="clear" w:color="auto" w:fill="FFFFFF"/>
      <w:spacing w:after="46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A4E1E"/>
    <w:pPr>
      <w:shd w:val="clear" w:color="auto" w:fill="FFFFFF"/>
      <w:ind w:firstLine="400"/>
      <w:jc w:val="both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E7652"/>
    <w:rPr>
      <w:rFonts w:cs="Times New Roman"/>
      <w:color w:val="000000"/>
      <w:sz w:val="24"/>
      <w:szCs w:val="24"/>
    </w:rPr>
  </w:style>
  <w:style w:type="paragraph" w:customStyle="1" w:styleId="30">
    <w:name w:val="Основной текст (3)"/>
    <w:basedOn w:val="Normal"/>
    <w:link w:val="3"/>
    <w:uiPriority w:val="99"/>
    <w:rsid w:val="003A4E1E"/>
    <w:pPr>
      <w:shd w:val="clear" w:color="auto" w:fill="FFFFFF"/>
      <w:ind w:left="1350" w:right="360" w:firstLine="2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Колонтитул (2)"/>
    <w:basedOn w:val="Normal"/>
    <w:link w:val="21"/>
    <w:uiPriority w:val="99"/>
    <w:rsid w:val="003A4E1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0">
    <w:name w:val="Другое"/>
    <w:basedOn w:val="Normal"/>
    <w:link w:val="a"/>
    <w:uiPriority w:val="99"/>
    <w:rsid w:val="003A4E1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A156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E7652"/>
    <w:rPr>
      <w:rFonts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9A156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7652"/>
    <w:rPr>
      <w:rFonts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9806F6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5354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24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nivn1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cobiocentre.ru/novelty/detail/455_%d0%b8_%d1%81%d0%be%d1%86%d0%b8%d0%b0%d0%bb%d1%8c%d0%bd%d0%be%d0%b9_%d1%81%d0%b5%d1%82%d0%b8_https://vk.com/ecobiocentr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247</Words>
  <Characters>1413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Олеся</cp:lastModifiedBy>
  <cp:revision>6</cp:revision>
  <dcterms:created xsi:type="dcterms:W3CDTF">2020-09-18T05:55:00Z</dcterms:created>
  <dcterms:modified xsi:type="dcterms:W3CDTF">2020-09-18T06:38:00Z</dcterms:modified>
</cp:coreProperties>
</file>